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979AD" w:rsidRDefault="0071620A" w:rsidP="002979A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979AD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AA0416">
        <w:rPr>
          <w:rFonts w:ascii="Corbel" w:hAnsi="Corbel"/>
          <w:sz w:val="20"/>
          <w:szCs w:val="20"/>
        </w:rPr>
        <w:t>20</w:t>
      </w:r>
      <w:r w:rsidR="00CC2254">
        <w:rPr>
          <w:rFonts w:ascii="Corbel" w:hAnsi="Corbel"/>
          <w:sz w:val="20"/>
          <w:szCs w:val="20"/>
        </w:rPr>
        <w:t>2</w:t>
      </w:r>
      <w:r w:rsidR="002979AD">
        <w:rPr>
          <w:rFonts w:ascii="Corbel" w:hAnsi="Corbel"/>
          <w:sz w:val="20"/>
          <w:szCs w:val="20"/>
        </w:rPr>
        <w:t>2</w:t>
      </w:r>
      <w:r w:rsidR="00AA0416">
        <w:rPr>
          <w:rFonts w:ascii="Corbel" w:hAnsi="Corbel"/>
          <w:sz w:val="20"/>
          <w:szCs w:val="20"/>
        </w:rPr>
        <w:t>/202</w:t>
      </w:r>
      <w:r w:rsidR="002979AD">
        <w:rPr>
          <w:rFonts w:ascii="Corbel" w:hAnsi="Corbel"/>
          <w:sz w:val="20"/>
          <w:szCs w:val="20"/>
        </w:rPr>
        <w:t>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716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7162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A66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Spolecznych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A66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67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67A2D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67A2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74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6037B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F18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G. </w:t>
            </w:r>
            <w:r w:rsidR="0066037B">
              <w:rPr>
                <w:rFonts w:ascii="Corbel" w:hAnsi="Corbel"/>
                <w:b w:val="0"/>
                <w:sz w:val="24"/>
                <w:szCs w:val="24"/>
              </w:rPr>
              <w:t>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67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716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Dominika Uberman-Kluz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4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01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67A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32746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6037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FF184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07218B"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567A2D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567A2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FF184D" w:rsidP="0062179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</w:p>
        </w:tc>
      </w:tr>
      <w:tr w:rsidR="0007218B" w:rsidRPr="009C54AE" w:rsidTr="00923D7D">
        <w:tc>
          <w:tcPr>
            <w:tcW w:w="851" w:type="dxa"/>
            <w:vAlign w:val="center"/>
          </w:tcPr>
          <w:p w:rsidR="0007218B" w:rsidRDefault="0007218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7218B" w:rsidRPr="007349A3" w:rsidRDefault="0007218B" w:rsidP="00EA6E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07218B" w:rsidRPr="009C54AE" w:rsidTr="00923D7D">
        <w:tc>
          <w:tcPr>
            <w:tcW w:w="851" w:type="dxa"/>
            <w:vAlign w:val="center"/>
          </w:tcPr>
          <w:p w:rsidR="0007218B" w:rsidRPr="009C54AE" w:rsidRDefault="0007218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7218B" w:rsidRPr="009C54AE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07218B" w:rsidRPr="009C54AE" w:rsidTr="00923D7D">
        <w:trPr>
          <w:trHeight w:val="315"/>
        </w:trPr>
        <w:tc>
          <w:tcPr>
            <w:tcW w:w="851" w:type="dxa"/>
            <w:vAlign w:val="center"/>
          </w:tcPr>
          <w:p w:rsidR="0007218B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07218B" w:rsidRPr="009C54AE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327466">
        <w:tc>
          <w:tcPr>
            <w:tcW w:w="1701" w:type="dxa"/>
          </w:tcPr>
          <w:p w:rsidR="0085747A" w:rsidRPr="009C54AE" w:rsidRDefault="00621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udzielania pierwszej pomocy dzieciom w wieku przedszkolnym i wczesnoszkolnym w sytuacji rozpoznawania stanów zagrożenia życia.</w:t>
            </w:r>
          </w:p>
        </w:tc>
        <w:tc>
          <w:tcPr>
            <w:tcW w:w="1873" w:type="dxa"/>
            <w:vAlign w:val="center"/>
          </w:tcPr>
          <w:p w:rsidR="0085747A" w:rsidRPr="009C54AE" w:rsidRDefault="00911F54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43423B">
              <w:rPr>
                <w:rFonts w:ascii="Corbel" w:hAnsi="Corbel"/>
                <w:b w:val="0"/>
                <w:smallCaps w:val="0"/>
                <w:szCs w:val="24"/>
              </w:rPr>
              <w:t>.W09</w:t>
            </w:r>
          </w:p>
        </w:tc>
      </w:tr>
      <w:tr w:rsidR="0085747A" w:rsidRPr="009C54AE" w:rsidTr="00327466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sposoby zapobiegania sytuacjom zagrażającym zdrowiu i życiu dzieci w wieku przedszkolnym i wczesnoszkolnym.</w:t>
            </w:r>
          </w:p>
        </w:tc>
        <w:tc>
          <w:tcPr>
            <w:tcW w:w="1873" w:type="dxa"/>
            <w:vAlign w:val="center"/>
          </w:tcPr>
          <w:p w:rsidR="0085747A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85747A" w:rsidRPr="009C54AE" w:rsidTr="00327466">
        <w:tc>
          <w:tcPr>
            <w:tcW w:w="1701" w:type="dxa"/>
          </w:tcPr>
          <w:p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11F54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udzielić pierwszej przedmedycznej pomocy dziecku w wieku przedszkolnym i wczesnoszkolnym.</w:t>
            </w:r>
          </w:p>
        </w:tc>
        <w:tc>
          <w:tcPr>
            <w:tcW w:w="1873" w:type="dxa"/>
            <w:vAlign w:val="center"/>
          </w:tcPr>
          <w:p w:rsidR="0085747A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PPiW.U17</w:t>
            </w:r>
          </w:p>
        </w:tc>
      </w:tr>
      <w:tr w:rsidR="0043423B" w:rsidRPr="009C54AE" w:rsidTr="00327466">
        <w:tc>
          <w:tcPr>
            <w:tcW w:w="1701" w:type="dxa"/>
          </w:tcPr>
          <w:p w:rsidR="0043423B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3423B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realizacji w praktyce wartości jaką jest zdrowie i upowszechniania jej wśród dzieci w wieku przedszkolnym i wczesnoszkolnym.</w:t>
            </w:r>
          </w:p>
        </w:tc>
        <w:tc>
          <w:tcPr>
            <w:tcW w:w="1873" w:type="dxa"/>
            <w:vAlign w:val="center"/>
          </w:tcPr>
          <w:p w:rsidR="0043423B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E4112" w:rsidP="000C62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Podstawowe zasady udzielania pomocy przedmedycznej dzieciom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C83A7B">
        <w:trPr>
          <w:trHeight w:val="13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kostno-stawowego, klatki piersiowej, jamy brzusznej,  utraty przytomności, zatruć substancjami chemicznymi, porażenia prądem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4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1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dziecka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C83A7B" w:rsidRPr="009C54AE" w:rsidTr="00C83A7B">
        <w:trPr>
          <w:trHeight w:val="16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4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 w:rsidR="0066037B"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6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28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6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4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E040A" w:rsidRPr="009C54AE" w:rsidRDefault="001E04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1E040A" w:rsidRDefault="001E040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0C626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75F5A" w:rsidRPr="00D75F5A" w:rsidRDefault="00D75F5A" w:rsidP="00A86D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:rsidR="0085747A" w:rsidRPr="009C54AE" w:rsidRDefault="00D75F5A" w:rsidP="00A86D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programowe realizowane w ramach ćwiczeń; poprawna realizacja ćwiczeń praktycznych.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327466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85747A" w:rsidRPr="009C54AE" w:rsidRDefault="001B0107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327466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43423B" w:rsidP="00434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:rsidR="00C61DC5" w:rsidRPr="009C54AE" w:rsidRDefault="0043423B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327466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43423B" w:rsidP="00434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 – poznanie literatury naukowej,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wykonywanie ćwiczeń w domu, przygotowanie do kolokwium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77" w:type="dxa"/>
            <w:vAlign w:val="center"/>
          </w:tcPr>
          <w:p w:rsidR="00C61DC5" w:rsidRPr="009C54AE" w:rsidRDefault="001B0107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327466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6369B1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327466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6369B1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  <w:p w:rsidR="00D75F5A" w:rsidRPr="009C54AE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(red.): Pierwsza pomoc przedmedyczna.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Mikołajczyk A. (red.): Pierwsza pomoc. Ilustrowany przewodnik.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Publikant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A. Poznań 2012.</w:t>
            </w:r>
          </w:p>
          <w:p w:rsidR="00D75F5A" w:rsidRPr="009C54AE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Buchwelder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(red.): Podręcznik pierwszej pomocy. PZWL. Warszawa 2011.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661" w:rsidRDefault="00BE1661" w:rsidP="00C16ABF">
      <w:pPr>
        <w:spacing w:after="0" w:line="240" w:lineRule="auto"/>
      </w:pPr>
      <w:r>
        <w:separator/>
      </w:r>
    </w:p>
  </w:endnote>
  <w:endnote w:type="continuationSeparator" w:id="0">
    <w:p w:rsidR="00BE1661" w:rsidRDefault="00BE16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661" w:rsidRDefault="00BE1661" w:rsidP="00C16ABF">
      <w:pPr>
        <w:spacing w:after="0" w:line="240" w:lineRule="auto"/>
      </w:pPr>
      <w:r>
        <w:separator/>
      </w:r>
    </w:p>
  </w:footnote>
  <w:footnote w:type="continuationSeparator" w:id="0">
    <w:p w:rsidR="00BE1661" w:rsidRDefault="00BE166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49B"/>
    <w:rsid w:val="000048FD"/>
    <w:rsid w:val="000077B4"/>
    <w:rsid w:val="00015B8F"/>
    <w:rsid w:val="00022ECE"/>
    <w:rsid w:val="00042A51"/>
    <w:rsid w:val="00042D2E"/>
    <w:rsid w:val="00044C82"/>
    <w:rsid w:val="00070ED6"/>
    <w:rsid w:val="0007162E"/>
    <w:rsid w:val="0007218B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262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107"/>
    <w:rsid w:val="001D657B"/>
    <w:rsid w:val="001D7B54"/>
    <w:rsid w:val="001E0209"/>
    <w:rsid w:val="001E040A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9A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EC1"/>
    <w:rsid w:val="002F02A3"/>
    <w:rsid w:val="002F4ABE"/>
    <w:rsid w:val="003018BA"/>
    <w:rsid w:val="0030395F"/>
    <w:rsid w:val="00305C92"/>
    <w:rsid w:val="003151C5"/>
    <w:rsid w:val="00327466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22D"/>
    <w:rsid w:val="00414E3C"/>
    <w:rsid w:val="0042244A"/>
    <w:rsid w:val="0042745A"/>
    <w:rsid w:val="00427D9F"/>
    <w:rsid w:val="00431D5C"/>
    <w:rsid w:val="0043423B"/>
    <w:rsid w:val="004362C6"/>
    <w:rsid w:val="00437FA2"/>
    <w:rsid w:val="00445970"/>
    <w:rsid w:val="0045729E"/>
    <w:rsid w:val="00461EFC"/>
    <w:rsid w:val="004652C2"/>
    <w:rsid w:val="004706D1"/>
    <w:rsid w:val="00471326"/>
    <w:rsid w:val="0047557E"/>
    <w:rsid w:val="0047598D"/>
    <w:rsid w:val="004840FD"/>
    <w:rsid w:val="00490F7D"/>
    <w:rsid w:val="00491678"/>
    <w:rsid w:val="004968E2"/>
    <w:rsid w:val="004A3EEA"/>
    <w:rsid w:val="004A4D1F"/>
    <w:rsid w:val="004A7BC0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67A2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797"/>
    <w:rsid w:val="00621CE1"/>
    <w:rsid w:val="00627FC9"/>
    <w:rsid w:val="006369B1"/>
    <w:rsid w:val="00647FA8"/>
    <w:rsid w:val="00650C5F"/>
    <w:rsid w:val="00654934"/>
    <w:rsid w:val="0066037B"/>
    <w:rsid w:val="006620D9"/>
    <w:rsid w:val="00671958"/>
    <w:rsid w:val="00675843"/>
    <w:rsid w:val="00696477"/>
    <w:rsid w:val="006B21F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9A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20FA"/>
    <w:rsid w:val="0085747A"/>
    <w:rsid w:val="0088015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112"/>
    <w:rsid w:val="008E64F4"/>
    <w:rsid w:val="008F12C9"/>
    <w:rsid w:val="008F6E29"/>
    <w:rsid w:val="00911F54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266"/>
    <w:rsid w:val="00A84C85"/>
    <w:rsid w:val="00A86D41"/>
    <w:rsid w:val="00A97DE1"/>
    <w:rsid w:val="00AA0416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8FC"/>
    <w:rsid w:val="00B06142"/>
    <w:rsid w:val="00B135B1"/>
    <w:rsid w:val="00B3130B"/>
    <w:rsid w:val="00B40ADB"/>
    <w:rsid w:val="00B43B77"/>
    <w:rsid w:val="00B43E80"/>
    <w:rsid w:val="00B607DB"/>
    <w:rsid w:val="00B634F6"/>
    <w:rsid w:val="00B66529"/>
    <w:rsid w:val="00B75946"/>
    <w:rsid w:val="00B8056E"/>
    <w:rsid w:val="00B819C8"/>
    <w:rsid w:val="00B82308"/>
    <w:rsid w:val="00B90885"/>
    <w:rsid w:val="00BB520A"/>
    <w:rsid w:val="00BC5064"/>
    <w:rsid w:val="00BD3869"/>
    <w:rsid w:val="00BD66E9"/>
    <w:rsid w:val="00BD6FF4"/>
    <w:rsid w:val="00BE1661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A7B"/>
    <w:rsid w:val="00C94B98"/>
    <w:rsid w:val="00CA2B96"/>
    <w:rsid w:val="00CA5089"/>
    <w:rsid w:val="00CB42CB"/>
    <w:rsid w:val="00CC225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F5A"/>
    <w:rsid w:val="00D8075B"/>
    <w:rsid w:val="00D85A51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A6679"/>
    <w:rsid w:val="00EC4899"/>
    <w:rsid w:val="00ED03AB"/>
    <w:rsid w:val="00ED32D2"/>
    <w:rsid w:val="00EE32DE"/>
    <w:rsid w:val="00EE5457"/>
    <w:rsid w:val="00F070AB"/>
    <w:rsid w:val="00F14AF6"/>
    <w:rsid w:val="00F17567"/>
    <w:rsid w:val="00F27A7B"/>
    <w:rsid w:val="00F526AF"/>
    <w:rsid w:val="00F563A1"/>
    <w:rsid w:val="00F617C3"/>
    <w:rsid w:val="00F7066B"/>
    <w:rsid w:val="00F821E2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84D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494D7"/>
  <w15:docId w15:val="{52A7D35D-AE24-4BCD-A540-6578043C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982455-455A-406A-A377-EAF2EA489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2E1CDA-ADE2-4AD6-9E9E-D3BE7B0A7C80}"/>
</file>

<file path=customXml/itemProps3.xml><?xml version="1.0" encoding="utf-8"?>
<ds:datastoreItem xmlns:ds="http://schemas.openxmlformats.org/officeDocument/2006/customXml" ds:itemID="{BDF5C88A-3801-49C7-B693-72AB0062FAF2}"/>
</file>

<file path=customXml/itemProps4.xml><?xml version="1.0" encoding="utf-8"?>
<ds:datastoreItem xmlns:ds="http://schemas.openxmlformats.org/officeDocument/2006/customXml" ds:itemID="{FBB4BD9A-0EE7-45BF-B913-4EE587965EA7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891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13</cp:revision>
  <cp:lastPrinted>2020-10-19T06:28:00Z</cp:lastPrinted>
  <dcterms:created xsi:type="dcterms:W3CDTF">2019-11-13T21:07:00Z</dcterms:created>
  <dcterms:modified xsi:type="dcterms:W3CDTF">2022-03-14T12:13:00Z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